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7496B" w14:textId="77777777" w:rsidR="00AC66CA" w:rsidRDefault="00AC66CA" w:rsidP="00AC66C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WAREN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fl.1429)</w:t>
      </w:r>
    </w:p>
    <w:p w14:paraId="06187906" w14:textId="77777777" w:rsidR="00AC66CA" w:rsidRDefault="00AC66CA" w:rsidP="00AC66C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Lime Street Ward, London.</w:t>
      </w:r>
    </w:p>
    <w:p w14:paraId="73E784E9" w14:textId="77777777" w:rsidR="00AC66CA" w:rsidRDefault="00AC66CA" w:rsidP="00AC66CA">
      <w:pPr>
        <w:pStyle w:val="NoSpacing"/>
        <w:rPr>
          <w:rFonts w:eastAsia="Times New Roman" w:cs="Times New Roman"/>
          <w:szCs w:val="24"/>
        </w:rPr>
      </w:pPr>
    </w:p>
    <w:p w14:paraId="13E2E585" w14:textId="77777777" w:rsidR="00AC66CA" w:rsidRDefault="00AC66CA" w:rsidP="00AC66CA">
      <w:pPr>
        <w:pStyle w:val="NoSpacing"/>
        <w:rPr>
          <w:rFonts w:eastAsia="Times New Roman" w:cs="Times New Roman"/>
          <w:szCs w:val="24"/>
        </w:rPr>
      </w:pPr>
    </w:p>
    <w:p w14:paraId="028BD0FF" w14:textId="77777777" w:rsidR="00AC66CA" w:rsidRDefault="00AC66CA" w:rsidP="00AC66C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8 May1429</w:t>
      </w:r>
      <w:r>
        <w:rPr>
          <w:rFonts w:eastAsia="Times New Roman" w:cs="Times New Roman"/>
          <w:szCs w:val="24"/>
        </w:rPr>
        <w:tab/>
        <w:t>He was elected a Constable.</w:t>
      </w:r>
    </w:p>
    <w:p w14:paraId="48DD8A86" w14:textId="77777777" w:rsidR="00AC66CA" w:rsidRDefault="00AC66CA" w:rsidP="00AC66C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7617FFE2" w14:textId="77777777" w:rsidR="00AC66CA" w:rsidRDefault="00AC66CA" w:rsidP="00AC66CA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p.553)</w:t>
      </w:r>
    </w:p>
    <w:p w14:paraId="11C083B4" w14:textId="77777777" w:rsidR="00AC66CA" w:rsidRDefault="00AC66CA" w:rsidP="00AC66CA">
      <w:pPr>
        <w:pStyle w:val="NoSpacing"/>
        <w:rPr>
          <w:rFonts w:eastAsia="Times New Roman" w:cs="Times New Roman"/>
          <w:szCs w:val="24"/>
        </w:rPr>
      </w:pPr>
    </w:p>
    <w:p w14:paraId="21895AF2" w14:textId="77777777" w:rsidR="00AC66CA" w:rsidRDefault="00AC66CA" w:rsidP="00AC66CA">
      <w:pPr>
        <w:pStyle w:val="NoSpacing"/>
        <w:rPr>
          <w:rFonts w:eastAsia="Times New Roman" w:cs="Times New Roman"/>
          <w:szCs w:val="24"/>
        </w:rPr>
      </w:pPr>
    </w:p>
    <w:p w14:paraId="2D72C57D" w14:textId="77777777" w:rsidR="00AC66CA" w:rsidRDefault="00AC66CA" w:rsidP="00AC66C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December 2023</w:t>
      </w:r>
    </w:p>
    <w:p w14:paraId="1B768C2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611D0" w14:textId="77777777" w:rsidR="00AC66CA" w:rsidRDefault="00AC66CA" w:rsidP="009139A6">
      <w:r>
        <w:separator/>
      </w:r>
    </w:p>
  </w:endnote>
  <w:endnote w:type="continuationSeparator" w:id="0">
    <w:p w14:paraId="062F5FA8" w14:textId="77777777" w:rsidR="00AC66CA" w:rsidRDefault="00AC66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3B2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B19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86D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6B0AD" w14:textId="77777777" w:rsidR="00AC66CA" w:rsidRDefault="00AC66CA" w:rsidP="009139A6">
      <w:r>
        <w:separator/>
      </w:r>
    </w:p>
  </w:footnote>
  <w:footnote w:type="continuationSeparator" w:id="0">
    <w:p w14:paraId="3496DF97" w14:textId="77777777" w:rsidR="00AC66CA" w:rsidRDefault="00AC66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BDF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AB4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0F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CA"/>
    <w:rsid w:val="000666E0"/>
    <w:rsid w:val="002510B7"/>
    <w:rsid w:val="005C130B"/>
    <w:rsid w:val="00826F5C"/>
    <w:rsid w:val="009139A6"/>
    <w:rsid w:val="009448BB"/>
    <w:rsid w:val="00947624"/>
    <w:rsid w:val="00A3176C"/>
    <w:rsid w:val="00AC66CA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2C64E"/>
  <w15:chartTrackingRefBased/>
  <w15:docId w15:val="{820D1400-C50F-4361-B0CC-8A6D04E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2023-12-26T20:35:00Z</dcterms:created>
  <dcterms:modified xsi:type="dcterms:W3CDTF">2023-12-26T20:36:00Z</dcterms:modified>
</cp:coreProperties>
</file>